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5" w:after="0" w:line="240" w:lineRule="auto"/>
        <w:ind w:left="4508" w:right="4474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</w:rPr>
        <w:t>ó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6" w:lineRule="auto"/>
        <w:ind w:left="7598" w:right="170" w:firstLine="-1776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zę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ą.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2.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1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a,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8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9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4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6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4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4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4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56" w:lineRule="auto"/>
        <w:ind w:left="7598" w:right="60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„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3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13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3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ęc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3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9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9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”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–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3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8"/>
          <w:w w:val="113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3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2"/>
          <w:b/>
          <w:bCs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4"/>
          <w:b/>
          <w:bCs/>
        </w:rPr>
        <w:t>za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1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0" w:after="0" w:line="240" w:lineRule="auto"/>
        <w:ind w:left="5064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2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6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06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06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6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6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6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6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3"/>
          <w:w w:val="10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ń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;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right="1257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1"/>
          <w:w w:val="107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7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7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7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7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8"/>
          <w:w w:val="107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1,</w:t>
      </w:r>
      <w:r>
        <w:rPr>
          <w:rFonts w:ascii="Times New Roman" w:hAnsi="Times New Roman" w:cs="Times New Roman" w:eastAsia="Times New Roman"/>
          <w:sz w:val="16"/>
          <w:szCs w:val="16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37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93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ń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right="608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a.</w:t>
      </w:r>
      <w:r>
        <w:rPr>
          <w:rFonts w:ascii="Times New Roman" w:hAnsi="Times New Roman" w:cs="Times New Roman" w:eastAsia="Times New Roman"/>
          <w:sz w:val="16"/>
          <w:szCs w:val="16"/>
          <w:spacing w:val="4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97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9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97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97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97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15"/>
          <w:w w:val="97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9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7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spacing w:val="9"/>
          <w:w w:val="97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1399,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right="2050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37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120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89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left="4675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2016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23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left="5482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3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left="4978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right="2122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-4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spacing w:val="1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2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4"/>
          <w:b/>
          <w:bCs/>
        </w:rPr>
        <w:t>za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32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right="2154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31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543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18.400002" w:type="dxa"/>
      </w:tblPr>
      <w:tblGrid/>
      <w:tr>
        <w:trPr>
          <w:trHeight w:val="280" w:hRule="exact"/>
        </w:trPr>
        <w:tc>
          <w:tcPr>
            <w:tcW w:w="2613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83" w:after="0" w:line="240" w:lineRule="auto"/>
              <w:ind w:left="4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7"/>
                <w:w w:val="109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392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83" w:after="0" w:line="240" w:lineRule="auto"/>
              <w:ind w:left="112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ys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41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280" w:hRule="exact"/>
        </w:trPr>
        <w:tc>
          <w:tcPr>
            <w:tcW w:w="2613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184" w:lineRule="exact"/>
              <w:ind w:left="4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w w:val="113"/>
                <w:b/>
                <w:bCs/>
              </w:rPr>
              <w:t>2016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12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23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392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184" w:lineRule="exact"/>
              <w:ind w:left="112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9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0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ż.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8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5"/>
                <w:b/>
                <w:bCs/>
              </w:rPr>
              <w:t>Ja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5"/>
                <w:b/>
                <w:bCs/>
              </w:rPr>
              <w:t>ce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5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15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3"/>
                <w:w w:val="110"/>
                <w:b/>
                <w:bCs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41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184" w:lineRule="exact"/>
              <w:ind w:left="735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type w:val="continuous"/>
          <w:pgSz w:w="11900" w:h="16840"/>
          <w:pgMar w:top="1080" w:bottom="280" w:left="480" w:right="500"/>
        </w:sectPr>
      </w:pPr>
      <w:rPr/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468" w:right="4514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1"/>
          <w:w w:val="100"/>
          <w:b/>
          <w:bCs/>
          <w:position w:val="-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0"/>
          <w:b/>
          <w:bCs/>
          <w:position w:val="-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  <w:position w:val="-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5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ó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1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jc w:val="left"/>
        <w:spacing w:after="0"/>
        <w:sectPr>
          <w:pgNumType w:start="2"/>
          <w:pgMar w:header="589" w:footer="1113" w:top="940" w:bottom="1300" w:left="520" w:right="460"/>
          <w:headerReference w:type="default" r:id="rId5"/>
          <w:footerReference w:type="default" r:id="rId6"/>
          <w:pgSz w:w="11900" w:h="16840"/>
        </w:sectPr>
      </w:pPr>
      <w:rPr/>
    </w:p>
    <w:p>
      <w:pPr>
        <w:spacing w:before="43" w:after="0" w:line="256" w:lineRule="auto"/>
        <w:ind w:left="1107" w:right="-48" w:firstLine="-787"/>
        <w:jc w:val="left"/>
        <w:tabs>
          <w:tab w:pos="1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14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3" w:after="0" w:line="240" w:lineRule="auto"/>
        <w:ind w:right="-20"/>
        <w:jc w:val="left"/>
        <w:tabs>
          <w:tab w:pos="2580" w:val="left"/>
          <w:tab w:pos="7160" w:val="left"/>
          <w:tab w:pos="79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2" w:equalWidth="0">
            <w:col w:w="1671" w:space="559"/>
            <w:col w:w="8690"/>
          </w:cols>
        </w:sectPr>
      </w:pPr>
      <w:rPr/>
    </w:p>
    <w:p>
      <w:pPr>
        <w:spacing w:before="0" w:after="0" w:line="240" w:lineRule="auto"/>
        <w:ind w:left="118" w:right="-20"/>
        <w:jc w:val="left"/>
        <w:tabs>
          <w:tab w:pos="3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3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7" w:after="0" w:line="180" w:lineRule="exact"/>
        <w:ind w:left="118" w:right="-20"/>
        <w:jc w:val="left"/>
        <w:tabs>
          <w:tab w:pos="2060" w:val="left"/>
          <w:tab w:pos="3180" w:val="left"/>
          <w:tab w:pos="92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2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2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ce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7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45317300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2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2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7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  <w:position w:val="-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  <w:position w:val="-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  <w:position w:val="-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440" w:val="left"/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6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yn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458" w:right="-20"/>
        <w:jc w:val="left"/>
        <w:tabs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nn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skó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440" w:val="left"/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806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nn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skó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yki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78"/>
            <w:col w:w="7730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2458" w:right="-20"/>
        <w:jc w:val="left"/>
        <w:tabs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2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6"/>
          <w:w w:val="112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440" w:val="left"/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6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5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5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440" w:val="left"/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978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nn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skó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5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5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5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78"/>
            <w:col w:w="7730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2458" w:right="-20"/>
        <w:jc w:val="left"/>
        <w:tabs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7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7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7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440" w:val="left"/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tabs>
          <w:tab w:pos="2440" w:val="left"/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126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20"/>
        <w:jc w:val="left"/>
        <w:tabs>
          <w:tab w:pos="2440" w:val="left"/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  <w:position w:val="-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569" w:space="288"/>
            <w:col w:w="1058" w:space="1275"/>
            <w:col w:w="7730"/>
          </w:cols>
        </w:sectPr>
      </w:pPr>
      <w:rPr/>
    </w:p>
    <w:p>
      <w:pPr>
        <w:spacing w:before="11" w:after="0" w:line="240" w:lineRule="auto"/>
        <w:ind w:left="118" w:right="-20"/>
        <w:jc w:val="left"/>
        <w:tabs>
          <w:tab w:pos="3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6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3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8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cy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648" w:right="-20"/>
        <w:jc w:val="left"/>
        <w:tabs>
          <w:tab w:pos="81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160"/>
        <w:jc w:val="right"/>
        <w:tabs>
          <w:tab w:pos="1480" w:val="left"/>
          <w:tab w:pos="31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180" w:lineRule="exact"/>
        <w:ind w:left="118" w:right="-20"/>
        <w:jc w:val="left"/>
        <w:tabs>
          <w:tab w:pos="2060" w:val="left"/>
          <w:tab w:pos="3180" w:val="left"/>
          <w:tab w:pos="92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7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94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4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9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7"/>
          <w:w w:val="9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za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0"/>
          <w:w w:val="112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1000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94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4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9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7"/>
          <w:w w:val="9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za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  <w:position w:val="-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11" w:after="0" w:line="250" w:lineRule="auto"/>
        <w:ind w:right="195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śc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5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5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75"/>
            <w:col w:w="7730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pict>
          <v:group style="position:absolute;margin-left:28.08005pt;margin-top:115.52005pt;width:538.7999pt;height:635.2799pt;mso-position-horizontal-relative:page;mso-position-vertical-relative:page;z-index:-1070" coordorigin="562,2310" coordsize="10776,12706">
            <v:group style="position:absolute;left:1306;top:2315;width:2;height:12696" coordorigin="1306,2315" coordsize="2,12696">
              <v:shape style="position:absolute;left:1306;top:2315;width:2;height:12696" coordorigin="1306,2315" coordsize="0,12696" path="m1306,2315l1306,15011e" filled="f" stroked="t" strokeweight=".4799pt" strokecolor="#000000">
                <v:path arrowok="t"/>
              </v:shape>
            </v:group>
            <v:group style="position:absolute;left:2510;top:2315;width:2;height:12696" coordorigin="2510,2315" coordsize="2,12696">
              <v:shape style="position:absolute;left:2510;top:2315;width:2;height:12696" coordorigin="2510,2315" coordsize="0,12696" path="m2510,2315l2510,15011e" filled="f" stroked="t" strokeweight=".4799pt" strokecolor="#000000">
                <v:path arrowok="t"/>
              </v:shape>
            </v:group>
            <v:group style="position:absolute;left:3638;top:2315;width:2;height:12696" coordorigin="3638,2315" coordsize="2,12696">
              <v:shape style="position:absolute;left:3638;top:2315;width:2;height:12696" coordorigin="3638,2315" coordsize="0,12696" path="m3638,2315l3638,15011e" filled="f" stroked="t" strokeweight=".4799pt" strokecolor="#000000">
                <v:path arrowok="t"/>
              </v:shape>
            </v:group>
            <v:group style="position:absolute;left:9662;top:2315;width:2;height:12696" coordorigin="9662,2315" coordsize="2,12696">
              <v:shape style="position:absolute;left:9662;top:2315;width:2;height:12696" coordorigin="9662,2315" coordsize="0,12696" path="m9662,2315l9662,15011e" filled="f" stroked="t" strokeweight=".4799pt" strokecolor="#000000">
                <v:path arrowok="t"/>
              </v:shape>
            </v:group>
            <v:group style="position:absolute;left:10498;top:2315;width:2;height:12696" coordorigin="10498,2315" coordsize="2,12696">
              <v:shape style="position:absolute;left:10498;top:2315;width:2;height:12696" coordorigin="10498,2315" coordsize="0,12696" path="m10498,2315l10498,15011e" filled="f" stroked="t" strokeweight=".4799pt" strokecolor="#000000">
                <v:path arrowok="t"/>
              </v:shape>
            </v:group>
            <v:group style="position:absolute;left:11333;top:2315;width:2;height:12696" coordorigin="11333,2315" coordsize="2,12696">
              <v:shape style="position:absolute;left:11333;top:2315;width:2;height:12696" coordorigin="11333,2315" coordsize="0,12696" path="m11333,2315l11333,15011e" filled="f" stroked="t" strokeweight=".4799pt" strokecolor="#000000">
                <v:path arrowok="t"/>
              </v:shape>
            </v:group>
            <v:group style="position:absolute;left:566;top:2315;width:10766;height:2" coordorigin="566,2315" coordsize="10766,2">
              <v:shape style="position:absolute;left:566;top:2315;width:10766;height:2" coordorigin="566,2315" coordsize="10766,0" path="m566,2315l11333,2315e" filled="f" stroked="t" strokeweight=".4799pt" strokecolor="#000000">
                <v:path arrowok="t"/>
              </v:shape>
            </v:group>
            <v:group style="position:absolute;left:566;top:2709;width:10766;height:2" coordorigin="566,2709" coordsize="10766,2">
              <v:shape style="position:absolute;left:566;top:2709;width:10766;height:2" coordorigin="566,2709" coordsize="10766,0" path="m566,2709l11333,2709e" filled="f" stroked="t" strokeweight=".4799pt" strokecolor="#000000">
                <v:path arrowok="t"/>
              </v:shape>
            </v:group>
            <v:group style="position:absolute;left:566;top:2315;width:2;height:12696" coordorigin="566,2315" coordsize="2,12696">
              <v:shape style="position:absolute;left:566;top:2315;width:2;height:12696" coordorigin="566,2315" coordsize="0,12696" path="m566,2315l566,15011e" filled="f" stroked="t" strokeweight=".4799pt" strokecolor="#000000">
                <v:path arrowok="t"/>
              </v:shape>
            </v:group>
            <v:group style="position:absolute;left:566;top:2906;width:10766;height:2" coordorigin="566,2906" coordsize="10766,2">
              <v:shape style="position:absolute;left:566;top:2906;width:10766;height:2" coordorigin="566,2906" coordsize="10766,0" path="m566,2906l11333,2906e" filled="f" stroked="t" strokeweight=".4799pt" strokecolor="#000000">
                <v:path arrowok="t"/>
              </v:shape>
            </v:group>
            <v:group style="position:absolute;left:566;top:3102;width:10766;height:2" coordorigin="566,3102" coordsize="10766,2">
              <v:shape style="position:absolute;left:566;top:3102;width:10766;height:2" coordorigin="566,3102" coordsize="10766,0" path="m566,3102l11333,3102e" filled="f" stroked="t" strokeweight=".4799pt" strokecolor="#000000">
                <v:path arrowok="t"/>
              </v:shape>
            </v:group>
            <v:group style="position:absolute;left:8549;top:3486;width:1114;height:2" coordorigin="8549,3486" coordsize="1114,2">
              <v:shape style="position:absolute;left:8549;top:3486;width:1114;height:2" coordorigin="8549,3486" coordsize="1114,0" path="m8549,3486l9662,3486e" filled="f" stroked="t" strokeweight=".4799pt" strokecolor="#000000">
                <v:path arrowok="t"/>
              </v:shape>
            </v:group>
            <v:group style="position:absolute;left:566;top:3678;width:10766;height:2" coordorigin="566,3678" coordsize="10766,2">
              <v:shape style="position:absolute;left:566;top:3678;width:10766;height:2" coordorigin="566,3678" coordsize="10766,0" path="m566,3678l11333,3678e" filled="f" stroked="t" strokeweight=".4799pt" strokecolor="#000000">
                <v:path arrowok="t"/>
              </v:shape>
            </v:group>
            <v:group style="position:absolute;left:8549;top:4062;width:1114;height:2" coordorigin="8549,4062" coordsize="1114,2">
              <v:shape style="position:absolute;left:8549;top:4062;width:1114;height:2" coordorigin="8549,4062" coordsize="1114,0" path="m8549,4062l9662,4062e" filled="f" stroked="t" strokeweight=".4799pt" strokecolor="#000000">
                <v:path arrowok="t"/>
              </v:shape>
            </v:group>
            <v:group style="position:absolute;left:566;top:4254;width:10766;height:2" coordorigin="566,4254" coordsize="10766,2">
              <v:shape style="position:absolute;left:566;top:4254;width:10766;height:2" coordorigin="566,4254" coordsize="10766,0" path="m566,4254l11333,4254e" filled="f" stroked="t" strokeweight=".4799pt" strokecolor="#000000">
                <v:path arrowok="t"/>
              </v:shape>
            </v:group>
            <v:group style="position:absolute;left:8549;top:4638;width:1114;height:2" coordorigin="8549,4638" coordsize="1114,2">
              <v:shape style="position:absolute;left:8549;top:4638;width:1114;height:2" coordorigin="8549,4638" coordsize="1114,0" path="m8549,4638l9662,4638e" filled="f" stroked="t" strokeweight=".4799pt" strokecolor="#000000">
                <v:path arrowok="t"/>
              </v:shape>
            </v:group>
            <v:group style="position:absolute;left:566;top:4830;width:10766;height:2" coordorigin="566,4830" coordsize="10766,2">
              <v:shape style="position:absolute;left:566;top:4830;width:10766;height:2" coordorigin="566,4830" coordsize="10766,0" path="m566,4830l11333,4830e" filled="f" stroked="t" strokeweight=".4799pt" strokecolor="#000000">
                <v:path arrowok="t"/>
              </v:shape>
            </v:group>
            <v:group style="position:absolute;left:8549;top:5406;width:1114;height:2" coordorigin="8549,5406" coordsize="1114,2">
              <v:shape style="position:absolute;left:8549;top:5406;width:1114;height:2" coordorigin="8549,5406" coordsize="1114,0" path="m8549,5406l9662,5406e" filled="f" stroked="t" strokeweight=".4799pt" strokecolor="#000000">
                <v:path arrowok="t"/>
              </v:shape>
            </v:group>
            <v:group style="position:absolute;left:566;top:5598;width:10766;height:2" coordorigin="566,5598" coordsize="10766,2">
              <v:shape style="position:absolute;left:566;top:5598;width:10766;height:2" coordorigin="566,5598" coordsize="10766,0" path="m566,5598l11333,5598e" filled="f" stroked="t" strokeweight=".4799pt" strokecolor="#000000">
                <v:path arrowok="t"/>
              </v:shape>
            </v:group>
            <v:group style="position:absolute;left:8549;top:5982;width:1114;height:2" coordorigin="8549,5982" coordsize="1114,2">
              <v:shape style="position:absolute;left:8549;top:5982;width:1114;height:2" coordorigin="8549,5982" coordsize="1114,0" path="m8549,5982l9662,5982e" filled="f" stroked="t" strokeweight=".4799pt" strokecolor="#000000">
                <v:path arrowok="t"/>
              </v:shape>
            </v:group>
            <v:group style="position:absolute;left:566;top:6174;width:10766;height:2" coordorigin="566,6174" coordsize="10766,2">
              <v:shape style="position:absolute;left:566;top:6174;width:10766;height:2" coordorigin="566,6174" coordsize="10766,0" path="m566,6174l11333,6174e" filled="f" stroked="t" strokeweight=".4799pt" strokecolor="#000000">
                <v:path arrowok="t"/>
              </v:shape>
            </v:group>
            <v:group style="position:absolute;left:8549;top:6558;width:1114;height:2" coordorigin="8549,6558" coordsize="1114,2">
              <v:shape style="position:absolute;left:8549;top:6558;width:1114;height:2" coordorigin="8549,6558" coordsize="1114,0" path="m8549,6558l9662,6558e" filled="f" stroked="t" strokeweight=".4799pt" strokecolor="#000000">
                <v:path arrowok="t"/>
              </v:shape>
            </v:group>
            <v:group style="position:absolute;left:566;top:6750;width:10766;height:2" coordorigin="566,6750" coordsize="10766,2">
              <v:shape style="position:absolute;left:566;top:6750;width:10766;height:2" coordorigin="566,6750" coordsize="10766,0" path="m566,6750l11333,6750e" filled="f" stroked="t" strokeweight=".4799pt" strokecolor="#000000">
                <v:path arrowok="t"/>
              </v:shape>
            </v:group>
            <v:group style="position:absolute;left:8549;top:7326;width:1114;height:2" coordorigin="8549,7326" coordsize="1114,2">
              <v:shape style="position:absolute;left:8549;top:7326;width:1114;height:2" coordorigin="8549,7326" coordsize="1114,0" path="m8549,7326l9662,7326e" filled="f" stroked="t" strokeweight=".4799pt" strokecolor="#000000">
                <v:path arrowok="t"/>
              </v:shape>
            </v:group>
            <v:group style="position:absolute;left:566;top:7518;width:10766;height:2" coordorigin="566,7518" coordsize="10766,2">
              <v:shape style="position:absolute;left:566;top:7518;width:10766;height:2" coordorigin="566,7518" coordsize="10766,0" path="m566,7518l11333,7518e" filled="f" stroked="t" strokeweight=".4799pt" strokecolor="#000000">
                <v:path arrowok="t"/>
              </v:shape>
            </v:group>
            <v:group style="position:absolute;left:8549;top:7902;width:1114;height:2" coordorigin="8549,7902" coordsize="1114,2">
              <v:shape style="position:absolute;left:8549;top:7902;width:1114;height:2" coordorigin="8549,7902" coordsize="1114,0" path="m8549,7902l9662,7902e" filled="f" stroked="t" strokeweight=".4799pt" strokecolor="#000000">
                <v:path arrowok="t"/>
              </v:shape>
            </v:group>
            <v:group style="position:absolute;left:566;top:8094;width:10766;height:2" coordorigin="566,8094" coordsize="10766,2">
              <v:shape style="position:absolute;left:566;top:8094;width:10766;height:2" coordorigin="566,8094" coordsize="10766,0" path="m566,8094l11333,8094e" filled="f" stroked="t" strokeweight=".4799pt" strokecolor="#000000">
                <v:path arrowok="t"/>
              </v:shape>
            </v:group>
            <v:group style="position:absolute;left:8549;top:8670;width:1114;height:2" coordorigin="8549,8670" coordsize="1114,2">
              <v:shape style="position:absolute;left:8549;top:8670;width:1114;height:2" coordorigin="8549,8670" coordsize="1114,0" path="m8549,8670l9662,8670e" filled="f" stroked="t" strokeweight=".4799pt" strokecolor="#000000">
                <v:path arrowok="t"/>
              </v:shape>
            </v:group>
            <v:group style="position:absolute;left:566;top:8862;width:10766;height:2" coordorigin="566,8862" coordsize="10766,2">
              <v:shape style="position:absolute;left:566;top:8862;width:10766;height:2" coordorigin="566,8862" coordsize="10766,0" path="m566,8862l11333,8862e" filled="f" stroked="t" strokeweight=".4799pt" strokecolor="#000000">
                <v:path arrowok="t"/>
              </v:shape>
            </v:group>
            <v:group style="position:absolute;left:8549;top:9438;width:1114;height:2" coordorigin="8549,9438" coordsize="1114,2">
              <v:shape style="position:absolute;left:8549;top:9438;width:1114;height:2" coordorigin="8549,9438" coordsize="1114,0" path="m8549,9438l9662,9438e" filled="f" stroked="t" strokeweight=".4799pt" strokecolor="#000000">
                <v:path arrowok="t"/>
              </v:shape>
            </v:group>
            <v:group style="position:absolute;left:566;top:9630;width:10766;height:2" coordorigin="566,9630" coordsize="10766,2">
              <v:shape style="position:absolute;left:566;top:9630;width:10766;height:2" coordorigin="566,9630" coordsize="10766,0" path="m566,9630l11333,9630e" filled="f" stroked="t" strokeweight=".4799pt" strokecolor="#000000">
                <v:path arrowok="t"/>
              </v:shape>
            </v:group>
            <v:group style="position:absolute;left:8549;top:10014;width:1114;height:2" coordorigin="8549,10014" coordsize="1114,2">
              <v:shape style="position:absolute;left:8549;top:10014;width:1114;height:2" coordorigin="8549,10014" coordsize="1114,0" path="m8549,10014l9662,10014e" filled="f" stroked="t" strokeweight=".4799pt" strokecolor="#000000">
                <v:path arrowok="t"/>
              </v:shape>
            </v:group>
            <v:group style="position:absolute;left:566;top:10206;width:10766;height:2" coordorigin="566,10206" coordsize="10766,2">
              <v:shape style="position:absolute;left:566;top:10206;width:10766;height:2" coordorigin="566,10206" coordsize="10766,0" path="m566,10206l11333,10206e" filled="f" stroked="t" strokeweight=".4799pt" strokecolor="#000000">
                <v:path arrowok="t"/>
              </v:shape>
            </v:group>
            <v:group style="position:absolute;left:566;top:10403;width:10766;height:2" coordorigin="566,10403" coordsize="10766,2">
              <v:shape style="position:absolute;left:566;top:10403;width:10766;height:2" coordorigin="566,10403" coordsize="10766,0" path="m566,10403l11333,10403e" filled="f" stroked="t" strokeweight=".4799pt" strokecolor="#000000">
                <v:path arrowok="t"/>
              </v:shape>
            </v:group>
            <v:group style="position:absolute;left:8549;top:10979;width:1114;height:2" coordorigin="8549,10979" coordsize="1114,2">
              <v:shape style="position:absolute;left:8549;top:10979;width:1114;height:2" coordorigin="8549,10979" coordsize="1114,0" path="m8549,10979l9662,10979e" filled="f" stroked="t" strokeweight=".4799pt" strokecolor="#000000">
                <v:path arrowok="t"/>
              </v:shape>
            </v:group>
            <v:group style="position:absolute;left:566;top:11171;width:10766;height:2" coordorigin="566,11171" coordsize="10766,2">
              <v:shape style="position:absolute;left:566;top:11171;width:10766;height:2" coordorigin="566,11171" coordsize="10766,0" path="m566,11171l11333,11171e" filled="f" stroked="t" strokeweight=".4799pt" strokecolor="#000000">
                <v:path arrowok="t"/>
              </v:shape>
            </v:group>
            <v:group style="position:absolute;left:8458;top:11747;width:1205;height:2" coordorigin="8458,11747" coordsize="1205,2">
              <v:shape style="position:absolute;left:8458;top:11747;width:1205;height:2" coordorigin="8458,11747" coordsize="1205,0" path="m8458,11747l9662,11747e" filled="f" stroked="t" strokeweight=".4799pt" strokecolor="#000000">
                <v:path arrowok="t"/>
              </v:shape>
            </v:group>
            <v:group style="position:absolute;left:566;top:11939;width:10766;height:2" coordorigin="566,11939" coordsize="10766,2">
              <v:shape style="position:absolute;left:566;top:11939;width:10766;height:2" coordorigin="566,11939" coordsize="10766,0" path="m566,11939l11333,11939e" filled="f" stroked="t" strokeweight=".4799pt" strokecolor="#000000">
                <v:path arrowok="t"/>
              </v:shape>
            </v:group>
            <v:group style="position:absolute;left:8458;top:12515;width:1205;height:2" coordorigin="8458,12515" coordsize="1205,2">
              <v:shape style="position:absolute;left:8458;top:12515;width:1205;height:2" coordorigin="8458,12515" coordsize="1205,0" path="m8458,12515l9662,12515e" filled="f" stroked="t" strokeweight=".4799pt" strokecolor="#000000">
                <v:path arrowok="t"/>
              </v:shape>
            </v:group>
            <v:group style="position:absolute;left:566;top:12707;width:10766;height:2" coordorigin="566,12707" coordsize="10766,2">
              <v:shape style="position:absolute;left:566;top:12707;width:10766;height:2" coordorigin="566,12707" coordsize="10766,0" path="m566,12707l11333,12707e" filled="f" stroked="t" strokeweight=".4799pt" strokecolor="#000000">
                <v:path arrowok="t"/>
              </v:shape>
            </v:group>
            <v:group style="position:absolute;left:8458;top:13283;width:1205;height:2" coordorigin="8458,13283" coordsize="1205,2">
              <v:shape style="position:absolute;left:8458;top:13283;width:1205;height:2" coordorigin="8458,13283" coordsize="1205,0" path="m8458,13283l9662,13283e" filled="f" stroked="t" strokeweight=".4799pt" strokecolor="#000000">
                <v:path arrowok="t"/>
              </v:shape>
            </v:group>
            <v:group style="position:absolute;left:566;top:13475;width:10766;height:2" coordorigin="566,13475" coordsize="10766,2">
              <v:shape style="position:absolute;left:566;top:13475;width:10766;height:2" coordorigin="566,13475" coordsize="10766,0" path="m566,13475l11333,13475e" filled="f" stroked="t" strokeweight=".4799pt" strokecolor="#000000">
                <v:path arrowok="t"/>
              </v:shape>
            </v:group>
            <v:group style="position:absolute;left:8458;top:14051;width:1205;height:2" coordorigin="8458,14051" coordsize="1205,2">
              <v:shape style="position:absolute;left:8458;top:14051;width:1205;height:2" coordorigin="8458,14051" coordsize="1205,0" path="m8458,14051l9662,14051e" filled="f" stroked="t" strokeweight=".4799pt" strokecolor="#000000">
                <v:path arrowok="t"/>
              </v:shape>
            </v:group>
            <v:group style="position:absolute;left:566;top:14243;width:10766;height:2" coordorigin="566,14243" coordsize="10766,2">
              <v:shape style="position:absolute;left:566;top:14243;width:10766;height:2" coordorigin="566,14243" coordsize="10766,0" path="m566,14243l11333,14243e" filled="f" stroked="t" strokeweight=".4799pt" strokecolor="#000000">
                <v:path arrowok="t"/>
              </v:shape>
            </v:group>
            <v:group style="position:absolute;left:8549;top:14819;width:1114;height:2" coordorigin="8549,14819" coordsize="1114,2">
              <v:shape style="position:absolute;left:8549;top:14819;width:1114;height:2" coordorigin="8549,14819" coordsize="1114,0" path="m8549,14819l9662,14819e" filled="f" stroked="t" strokeweight=".4799pt" strokecolor="#000000">
                <v:path arrowok="t"/>
              </v:shape>
            </v:group>
            <v:group style="position:absolute;left:566;top:15011;width:10766;height:2" coordorigin="566,15011" coordsize="10766,2">
              <v:shape style="position:absolute;left:566;top:15011;width:10766;height:2" coordorigin="566,15011" coordsize="10766,0" path="m566,15011l11333,15011e" filled="f" stroked="t" strokeweight=".4799pt" strokecolor="#000000">
                <v:path arrowok="t"/>
              </v:shape>
            </v:group>
            <w10:wrap type="none"/>
          </v:group>
        </w:pict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2458" w:right="-20"/>
        <w:jc w:val="left"/>
        <w:tabs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46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2410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75" w:right="-20"/>
        <w:jc w:val="left"/>
        <w:tabs>
          <w:tab w:pos="55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46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2410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75" w:right="-20"/>
        <w:jc w:val="left"/>
        <w:tabs>
          <w:tab w:pos="55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08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4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2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3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75" w:right="-20"/>
        <w:jc w:val="left"/>
        <w:tabs>
          <w:tab w:pos="55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08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4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2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1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3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75" w:right="-20"/>
        <w:jc w:val="left"/>
        <w:tabs>
          <w:tab w:pos="55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2458" w:right="-20"/>
        <w:jc w:val="left"/>
        <w:tabs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75"/>
            <w:col w:w="7730"/>
          </w:cols>
        </w:sectPr>
      </w:pPr>
      <w:rPr/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jc w:val="left"/>
        <w:spacing w:after="0"/>
        <w:sectPr>
          <w:pgMar w:header="589" w:footer="1113" w:top="940" w:bottom="1300" w:left="520" w:right="460"/>
          <w:pgSz w:w="11900" w:h="16840"/>
        </w:sectPr>
      </w:pPr>
      <w:rPr/>
    </w:p>
    <w:p>
      <w:pPr>
        <w:spacing w:before="43" w:after="0" w:line="256" w:lineRule="auto"/>
        <w:ind w:left="1107" w:right="-48" w:firstLine="-787"/>
        <w:jc w:val="left"/>
        <w:tabs>
          <w:tab w:pos="1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14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3" w:after="0" w:line="240" w:lineRule="auto"/>
        <w:ind w:right="-20"/>
        <w:jc w:val="left"/>
        <w:tabs>
          <w:tab w:pos="2580" w:val="left"/>
          <w:tab w:pos="7160" w:val="left"/>
          <w:tab w:pos="79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2" w:equalWidth="0">
            <w:col w:w="1671" w:space="559"/>
            <w:col w:w="8690"/>
          </w:cols>
        </w:sectPr>
      </w:pPr>
      <w:rPr/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0" w:after="0" w:line="250" w:lineRule="auto"/>
        <w:ind w:right="2126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75"/>
            <w:col w:w="7730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2458" w:right="-20"/>
        <w:jc w:val="left"/>
        <w:tabs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2458" w:right="-20"/>
        <w:jc w:val="left"/>
        <w:tabs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166" w:right="-20"/>
        <w:jc w:val="left"/>
        <w:tabs>
          <w:tab w:pos="564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  <w:position w:val="-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75"/>
            <w:col w:w="7730"/>
          </w:cols>
        </w:sectPr>
      </w:pPr>
      <w:rPr/>
    </w:p>
    <w:p>
      <w:pPr>
        <w:spacing w:before="16" w:after="0" w:line="180" w:lineRule="exact"/>
        <w:ind w:left="118" w:right="-20"/>
        <w:jc w:val="left"/>
        <w:tabs>
          <w:tab w:pos="3180" w:val="left"/>
          <w:tab w:pos="92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zy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0"/>
          <w:w w:val="112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122000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  <w:position w:val="-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  <w:position w:val="-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  <w:position w:val="-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180" w:lineRule="exact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11" w:after="0" w:line="180" w:lineRule="exact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position w:val="-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position w:val="-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526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position w:val="-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701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11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  <w:position w:val="-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  <w:position w:val="-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  <w:position w:val="-1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11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  <w:position w:val="-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  <w:position w:val="-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  <w:position w:val="-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  <w:position w:val="-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2"/>
          <w:w w:val="111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  <w:position w:val="-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  <w:position w:val="-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  <w:position w:val="-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  <w:position w:val="-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  <w:position w:val="-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  <w:position w:val="-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  <w:position w:val="-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  <w:position w:val="-1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  <w:position w:val="-1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  <w:position w:val="-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  <w:position w:val="-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  <w:position w:val="-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7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  <w:position w:val="-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  <w:position w:val="-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  <w:position w:val="-1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  <w:position w:val="-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  <w:position w:val="-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5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  <w:position w:val="-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60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  <w:position w:val="-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kW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29" w:space="1304"/>
            <w:col w:w="7730"/>
          </w:cols>
        </w:sectPr>
      </w:pPr>
      <w:rPr/>
    </w:p>
    <w:p>
      <w:pPr>
        <w:spacing w:before="11" w:after="0" w:line="180" w:lineRule="exact"/>
        <w:ind w:left="858" w:right="-20"/>
        <w:jc w:val="left"/>
        <w:tabs>
          <w:tab w:pos="9200" w:val="left"/>
          <w:tab w:pos="106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pict>
          <v:group style="position:absolute;margin-left:28.08005pt;margin-top:56.960049pt;width:538.7999pt;height:250.7999pt;mso-position-horizontal-relative:page;mso-position-vertical-relative:page;z-index:-1069" coordorigin="562,1139" coordsize="10776,5016">
            <v:group style="position:absolute;left:1306;top:1144;width:2;height:5006" coordorigin="1306,1144" coordsize="2,5006">
              <v:shape style="position:absolute;left:1306;top:1144;width:2;height:5006" coordorigin="1306,1144" coordsize="0,5006" path="m1306,1144l1306,6150e" filled="f" stroked="t" strokeweight=".4799pt" strokecolor="#000000">
                <v:path arrowok="t"/>
              </v:shape>
            </v:group>
            <v:group style="position:absolute;left:2510;top:1144;width:2;height:5006" coordorigin="2510,1144" coordsize="2,5006">
              <v:shape style="position:absolute;left:2510;top:1144;width:2;height:5006" coordorigin="2510,1144" coordsize="0,5006" path="m2510,1144l2510,6150e" filled="f" stroked="t" strokeweight=".4799pt" strokecolor="#000000">
                <v:path arrowok="t"/>
              </v:shape>
            </v:group>
            <v:group style="position:absolute;left:3638;top:1144;width:2;height:5006" coordorigin="3638,1144" coordsize="2,5006">
              <v:shape style="position:absolute;left:3638;top:1144;width:2;height:5006" coordorigin="3638,1144" coordsize="0,5006" path="m3638,1144l3638,6150e" filled="f" stroked="t" strokeweight=".4799pt" strokecolor="#000000">
                <v:path arrowok="t"/>
              </v:shape>
            </v:group>
            <v:group style="position:absolute;left:9662;top:1144;width:2;height:5006" coordorigin="9662,1144" coordsize="2,5006">
              <v:shape style="position:absolute;left:9662;top:1144;width:2;height:5006" coordorigin="9662,1144" coordsize="0,5006" path="m9662,1144l9662,6150e" filled="f" stroked="t" strokeweight=".4799pt" strokecolor="#000000">
                <v:path arrowok="t"/>
              </v:shape>
            </v:group>
            <v:group style="position:absolute;left:10498;top:1144;width:2;height:5006" coordorigin="10498,1144" coordsize="2,5006">
              <v:shape style="position:absolute;left:10498;top:1144;width:2;height:5006" coordorigin="10498,1144" coordsize="0,5006" path="m10498,1144l10498,6150e" filled="f" stroked="t" strokeweight=".4799pt" strokecolor="#000000">
                <v:path arrowok="t"/>
              </v:shape>
            </v:group>
            <v:group style="position:absolute;left:11333;top:1144;width:2;height:5006" coordorigin="11333,1144" coordsize="2,5006">
              <v:shape style="position:absolute;left:11333;top:1144;width:2;height:5006" coordorigin="11333,1144" coordsize="0,5006" path="m11333,1144l11333,6150e" filled="f" stroked="t" strokeweight=".4799pt" strokecolor="#000000">
                <v:path arrowok="t"/>
              </v:shape>
            </v:group>
            <v:group style="position:absolute;left:566;top:1144;width:10766;height:2" coordorigin="566,1144" coordsize="10766,2">
              <v:shape style="position:absolute;left:566;top:1144;width:10766;height:2" coordorigin="566,1144" coordsize="10766,0" path="m566,1144l11333,1144e" filled="f" stroked="t" strokeweight=".4799pt" strokecolor="#000000">
                <v:path arrowok="t"/>
              </v:shape>
            </v:group>
            <v:group style="position:absolute;left:566;top:1538;width:10766;height:2" coordorigin="566,1538" coordsize="10766,2">
              <v:shape style="position:absolute;left:566;top:1538;width:10766;height:2" coordorigin="566,1538" coordsize="10766,0" path="m566,1538l11333,1538e" filled="f" stroked="t" strokeweight=".4799pt" strokecolor="#000000">
                <v:path arrowok="t"/>
              </v:shape>
            </v:group>
            <v:group style="position:absolute;left:566;top:1144;width:2;height:5006" coordorigin="566,1144" coordsize="2,5006">
              <v:shape style="position:absolute;left:566;top:1144;width:2;height:5006" coordorigin="566,1144" coordsize="0,5006" path="m566,1144l566,6150e" filled="f" stroked="t" strokeweight=".4799pt" strokecolor="#000000">
                <v:path arrowok="t"/>
              </v:shape>
            </v:group>
            <v:group style="position:absolute;left:8549;top:2114;width:1114;height:2" coordorigin="8549,2114" coordsize="1114,2">
              <v:shape style="position:absolute;left:8549;top:2114;width:1114;height:2" coordorigin="8549,2114" coordsize="1114,0" path="m8549,2114l9662,2114e" filled="f" stroked="t" strokeweight=".4799pt" strokecolor="#000000">
                <v:path arrowok="t"/>
              </v:shape>
            </v:group>
            <v:group style="position:absolute;left:566;top:2306;width:10766;height:2" coordorigin="566,2306" coordsize="10766,2">
              <v:shape style="position:absolute;left:566;top:2306;width:10766;height:2" coordorigin="566,2306" coordsize="10766,0" path="m566,2306l11333,2306e" filled="f" stroked="t" strokeweight=".4799pt" strokecolor="#000000">
                <v:path arrowok="t"/>
              </v:shape>
            </v:group>
            <v:group style="position:absolute;left:8549;top:2882;width:1114;height:2" coordorigin="8549,2882" coordsize="1114,2">
              <v:shape style="position:absolute;left:8549;top:2882;width:1114;height:2" coordorigin="8549,2882" coordsize="1114,0" path="m8549,2882l9662,2882e" filled="f" stroked="t" strokeweight=".4799pt" strokecolor="#000000">
                <v:path arrowok="t"/>
              </v:shape>
            </v:group>
            <v:group style="position:absolute;left:566;top:3074;width:10766;height:2" coordorigin="566,3074" coordsize="10766,2">
              <v:shape style="position:absolute;left:566;top:3074;width:10766;height:2" coordorigin="566,3074" coordsize="10766,0" path="m566,3074l11333,3074e" filled="f" stroked="t" strokeweight=".4799pt" strokecolor="#000000">
                <v:path arrowok="t"/>
              </v:shape>
            </v:group>
            <v:group style="position:absolute;left:566;top:3270;width:10766;height:2" coordorigin="566,3270" coordsize="10766,2">
              <v:shape style="position:absolute;left:566;top:3270;width:10766;height:2" coordorigin="566,3270" coordsize="10766,0" path="m566,3270l11333,3270e" filled="f" stroked="t" strokeweight=".4799pt" strokecolor="#000000">
                <v:path arrowok="t"/>
              </v:shape>
            </v:group>
            <v:group style="position:absolute;left:566;top:3654;width:10766;height:2" coordorigin="566,3654" coordsize="10766,2">
              <v:shape style="position:absolute;left:566;top:3654;width:10766;height:2" coordorigin="566,3654" coordsize="10766,0" path="m566,3654l11333,3654e" filled="f" stroked="t" strokeweight=".4799pt" strokecolor="#000000">
                <v:path arrowok="t"/>
              </v:shape>
            </v:group>
            <v:group style="position:absolute;left:8458;top:4038;width:1205;height:2" coordorigin="8458,4038" coordsize="1205,2">
              <v:shape style="position:absolute;left:8458;top:4038;width:1205;height:2" coordorigin="8458,4038" coordsize="1205,0" path="m8458,4038l9662,4038e" filled="f" stroked="t" strokeweight=".4799pt" strokecolor="#000000">
                <v:path arrowok="t"/>
              </v:shape>
            </v:group>
            <v:group style="position:absolute;left:566;top:4230;width:10766;height:2" coordorigin="566,4230" coordsize="10766,2">
              <v:shape style="position:absolute;left:566;top:4230;width:10766;height:2" coordorigin="566,4230" coordsize="10766,0" path="m566,4230l11333,4230e" filled="f" stroked="t" strokeweight=".4799pt" strokecolor="#000000">
                <v:path arrowok="t"/>
              </v:shape>
            </v:group>
            <v:group style="position:absolute;left:8366;top:4614;width:1296;height:2" coordorigin="8366,4614" coordsize="1296,2">
              <v:shape style="position:absolute;left:8366;top:4614;width:1296;height:2" coordorigin="8366,4614" coordsize="1296,0" path="m8366,4614l9662,4614e" filled="f" stroked="t" strokeweight=".4799pt" strokecolor="#000000">
                <v:path arrowok="t"/>
              </v:shape>
            </v:group>
            <v:group style="position:absolute;left:566;top:4806;width:10766;height:2" coordorigin="566,4806" coordsize="10766,2">
              <v:shape style="position:absolute;left:566;top:4806;width:10766;height:2" coordorigin="566,4806" coordsize="10766,0" path="m566,4806l11333,4806e" filled="f" stroked="t" strokeweight=".4799pt" strokecolor="#000000">
                <v:path arrowok="t"/>
              </v:shape>
            </v:group>
            <v:group style="position:absolute;left:8366;top:5190;width:1296;height:2" coordorigin="8366,5190" coordsize="1296,2">
              <v:shape style="position:absolute;left:8366;top:5190;width:1296;height:2" coordorigin="8366,5190" coordsize="1296,0" path="m8366,5190l9662,5190e" filled="f" stroked="t" strokeweight=".4799pt" strokecolor="#000000">
                <v:path arrowok="t"/>
              </v:shape>
            </v:group>
            <v:group style="position:absolute;left:566;top:5382;width:10766;height:2" coordorigin="566,5382" coordsize="10766,2">
              <v:shape style="position:absolute;left:566;top:5382;width:10766;height:2" coordorigin="566,5382" coordsize="10766,0" path="m566,5382l11333,5382e" filled="f" stroked="t" strokeweight=".4799pt" strokecolor="#000000">
                <v:path arrowok="t"/>
              </v:shape>
            </v:group>
            <v:group style="position:absolute;left:8549;top:5958;width:1114;height:2" coordorigin="8549,5958" coordsize="1114,2">
              <v:shape style="position:absolute;left:8549;top:5958;width:1114;height:2" coordorigin="8549,5958" coordsize="1114,0" path="m8549,5958l9662,5958e" filled="f" stroked="t" strokeweight=".4799pt" strokecolor="#000000">
                <v:path arrowok="t"/>
              </v:shape>
            </v:group>
            <v:group style="position:absolute;left:566;top:6150;width:10766;height:2" coordorigin="566,6150" coordsize="10766,2">
              <v:shape style="position:absolute;left:566;top:6150;width:10766;height:2" coordorigin="566,6150" coordsize="10766,0" path="m566,6150l11333,6150e" filled="f" stroked="t" strokeweight=".4799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88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88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88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8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8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410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75" w:right="-20"/>
        <w:jc w:val="left"/>
        <w:tabs>
          <w:tab w:pos="55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88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88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88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8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8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366" w:right="-20"/>
        <w:jc w:val="left"/>
        <w:tabs>
          <w:tab w:pos="47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52" w:right="128"/>
        <w:jc w:val="center"/>
        <w:tabs>
          <w:tab w:pos="5420" w:val="left"/>
          <w:tab w:pos="71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95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366" w:right="-20"/>
        <w:jc w:val="left"/>
        <w:tabs>
          <w:tab w:pos="47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52" w:right="128"/>
        <w:jc w:val="center"/>
        <w:tabs>
          <w:tab w:pos="5420" w:val="left"/>
          <w:tab w:pos="71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808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sku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ści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nn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2458" w:right="-20"/>
        <w:jc w:val="left"/>
        <w:tabs>
          <w:tab w:pos="4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34" w:right="128"/>
        <w:jc w:val="center"/>
        <w:tabs>
          <w:tab w:pos="5620" w:val="left"/>
          <w:tab w:pos="72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center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75"/>
            <w:col w:w="7730"/>
          </w:cols>
        </w:sectPr>
      </w:pPr>
      <w:rPr/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jc w:val="left"/>
        <w:spacing w:after="0"/>
        <w:sectPr>
          <w:pgMar w:header="589" w:footer="1113" w:top="940" w:bottom="1300" w:left="520" w:right="460"/>
          <w:pgSz w:w="11900" w:h="16840"/>
        </w:sectPr>
      </w:pPr>
      <w:rPr/>
    </w:p>
    <w:p>
      <w:pPr>
        <w:spacing w:before="43" w:after="0" w:line="256" w:lineRule="auto"/>
        <w:ind w:left="1107" w:right="-48" w:firstLine="-787"/>
        <w:jc w:val="left"/>
        <w:tabs>
          <w:tab w:pos="1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14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3" w:after="0" w:line="240" w:lineRule="auto"/>
        <w:ind w:right="-20"/>
        <w:jc w:val="left"/>
        <w:tabs>
          <w:tab w:pos="2580" w:val="left"/>
          <w:tab w:pos="7160" w:val="left"/>
          <w:tab w:pos="79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2" w:equalWidth="0">
            <w:col w:w="1671" w:space="559"/>
            <w:col w:w="8690"/>
          </w:cols>
        </w:sectPr>
      </w:pPr>
      <w:rPr/>
    </w:p>
    <w:p>
      <w:pPr>
        <w:spacing w:before="0" w:after="0" w:line="240" w:lineRule="auto"/>
        <w:ind w:left="118" w:right="-20"/>
        <w:jc w:val="left"/>
        <w:tabs>
          <w:tab w:pos="3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3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7" w:after="0" w:line="180" w:lineRule="exact"/>
        <w:ind w:left="118" w:right="-20"/>
        <w:jc w:val="left"/>
        <w:tabs>
          <w:tab w:pos="2060" w:val="left"/>
          <w:tab w:pos="3180" w:val="left"/>
          <w:tab w:pos="92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0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02.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45231400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3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3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0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5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244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260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6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50" w:lineRule="auto"/>
        <w:ind w:right="232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5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5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84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84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4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8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9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955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7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7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29" w:space="1304"/>
            <w:col w:w="7730"/>
          </w:cols>
        </w:sectPr>
      </w:pPr>
      <w:rPr/>
    </w:p>
    <w:p>
      <w:pPr>
        <w:spacing w:before="2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40" w:lineRule="auto"/>
        <w:ind w:left="5600" w:right="-20"/>
        <w:jc w:val="left"/>
        <w:tabs>
          <w:tab w:pos="8000" w:val="left"/>
          <w:tab w:pos="83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7266" w:right="-20"/>
        <w:jc w:val="left"/>
        <w:tabs>
          <w:tab w:pos="8760" w:val="left"/>
          <w:tab w:pos="104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410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080000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075" w:right="-20"/>
        <w:jc w:val="left"/>
        <w:tabs>
          <w:tab w:pos="5460" w:val="left"/>
          <w:tab w:pos="71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28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28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78"/>
            <w:col w:w="7730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724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left="112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538" w:right="-20"/>
        <w:jc w:val="left"/>
        <w:tabs>
          <w:tab w:pos="59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060000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03" w:right="-20"/>
        <w:jc w:val="left"/>
        <w:tabs>
          <w:tab w:pos="6600" w:val="left"/>
          <w:tab w:pos="82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538" w:right="-20"/>
        <w:jc w:val="left"/>
        <w:tabs>
          <w:tab w:pos="5940" w:val="left"/>
          <w:tab w:pos="62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538" w:right="-20"/>
        <w:jc w:val="left"/>
        <w:tabs>
          <w:tab w:pos="59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03" w:right="-20"/>
        <w:jc w:val="left"/>
        <w:tabs>
          <w:tab w:pos="668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76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538" w:right="-20"/>
        <w:jc w:val="left"/>
        <w:tabs>
          <w:tab w:pos="5940" w:val="left"/>
          <w:tab w:pos="62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03" w:right="-20"/>
        <w:jc w:val="left"/>
        <w:tabs>
          <w:tab w:pos="670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sku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6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6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538" w:right="-20"/>
        <w:jc w:val="left"/>
        <w:tabs>
          <w:tab w:pos="59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03" w:right="-20"/>
        <w:jc w:val="left"/>
        <w:tabs>
          <w:tab w:pos="668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28" w:right="2061" w:firstLine="-1128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6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6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sk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50"/>
            <w:col w:w="8858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723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3538" w:right="-20"/>
        <w:jc w:val="left"/>
        <w:tabs>
          <w:tab w:pos="59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03" w:right="-20"/>
        <w:jc w:val="left"/>
        <w:tabs>
          <w:tab w:pos="668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28" w:right="2191" w:firstLine="-1128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50"/>
            <w:col w:w="8858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723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3586" w:right="-20"/>
        <w:jc w:val="left"/>
        <w:tabs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94" w:right="-20"/>
        <w:jc w:val="left"/>
        <w:tabs>
          <w:tab w:pos="6780" w:val="left"/>
          <w:tab w:pos="84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28" w:right="2156" w:firstLine="-1128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50"/>
            <w:col w:w="8858"/>
          </w:cols>
        </w:sectPr>
      </w:pPr>
      <w:rPr/>
    </w:p>
    <w:p>
      <w:pPr>
        <w:spacing w:before="0" w:after="0" w:line="240" w:lineRule="auto"/>
        <w:ind w:left="5648" w:right="-20"/>
        <w:jc w:val="left"/>
        <w:tabs>
          <w:tab w:pos="81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648" w:right="-20"/>
        <w:jc w:val="left"/>
        <w:tabs>
          <w:tab w:pos="81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160"/>
        <w:jc w:val="right"/>
        <w:tabs>
          <w:tab w:pos="1480" w:val="left"/>
          <w:tab w:pos="31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righ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586" w:right="-20"/>
        <w:jc w:val="left"/>
        <w:tabs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5294" w:right="-20"/>
        <w:jc w:val="left"/>
        <w:tabs>
          <w:tab w:pos="6780" w:val="left"/>
          <w:tab w:pos="84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569" w:space="288"/>
            <w:col w:w="1055" w:space="150"/>
            <w:col w:w="8858"/>
          </w:cols>
        </w:sectPr>
      </w:pPr>
      <w:rPr/>
    </w:p>
    <w:p>
      <w:pPr>
        <w:spacing w:before="11" w:after="0" w:line="240" w:lineRule="auto"/>
        <w:ind w:left="118" w:right="-5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0" w:lineRule="auto"/>
        <w:ind w:right="-48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586" w:right="-20"/>
        <w:jc w:val="left"/>
        <w:tabs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94" w:right="-20"/>
        <w:jc w:val="left"/>
        <w:tabs>
          <w:tab w:pos="6780" w:val="left"/>
          <w:tab w:pos="84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28" w:right="1899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7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7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569" w:space="288"/>
            <w:col w:w="1055" w:space="150"/>
            <w:col w:w="8858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0" w:lineRule="auto"/>
        <w:ind w:right="-48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2410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61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6"/>
          <w:w w:val="11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75" w:right="-20"/>
        <w:jc w:val="left"/>
        <w:tabs>
          <w:tab w:pos="55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899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7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7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569" w:space="288"/>
            <w:col w:w="1055" w:space="1278"/>
            <w:col w:w="7730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pict>
          <v:group style="position:absolute;margin-left:28.08005pt;margin-top:56.960049pt;width:538.7999pt;height:704.6399pt;mso-position-horizontal-relative:page;mso-position-vertical-relative:page;z-index:-1068" coordorigin="562,1139" coordsize="10776,14093">
            <v:group style="position:absolute;left:1306;top:1144;width:2;height:14083" coordorigin="1306,1144" coordsize="2,14083">
              <v:shape style="position:absolute;left:1306;top:1144;width:2;height:14083" coordorigin="1306,1144" coordsize="0,14083" path="m1306,1144l1306,15227e" filled="f" stroked="t" strokeweight=".4799pt" strokecolor="#000000">
                <v:path arrowok="t"/>
              </v:shape>
            </v:group>
            <v:group style="position:absolute;left:2510;top:1144;width:2;height:14083" coordorigin="2510,1144" coordsize="2,14083">
              <v:shape style="position:absolute;left:2510;top:1144;width:2;height:14083" coordorigin="2510,1144" coordsize="0,14083" path="m2510,1144l2510,15227e" filled="f" stroked="t" strokeweight=".4799pt" strokecolor="#000000">
                <v:path arrowok="t"/>
              </v:shape>
            </v:group>
            <v:group style="position:absolute;left:3638;top:1144;width:2;height:14083" coordorigin="3638,1144" coordsize="2,14083">
              <v:shape style="position:absolute;left:3638;top:1144;width:2;height:14083" coordorigin="3638,1144" coordsize="0,14083" path="m3638,1144l3638,15227e" filled="f" stroked="t" strokeweight=".4799pt" strokecolor="#000000">
                <v:path arrowok="t"/>
              </v:shape>
            </v:group>
            <v:group style="position:absolute;left:9662;top:1144;width:2;height:14083" coordorigin="9662,1144" coordsize="2,14083">
              <v:shape style="position:absolute;left:9662;top:1144;width:2;height:14083" coordorigin="9662,1144" coordsize="0,14083" path="m9662,1144l9662,15227e" filled="f" stroked="t" strokeweight=".4799pt" strokecolor="#000000">
                <v:path arrowok="t"/>
              </v:shape>
            </v:group>
            <v:group style="position:absolute;left:10498;top:1144;width:2;height:14083" coordorigin="10498,1144" coordsize="2,14083">
              <v:shape style="position:absolute;left:10498;top:1144;width:2;height:14083" coordorigin="10498,1144" coordsize="0,14083" path="m10498,1144l10498,15227e" filled="f" stroked="t" strokeweight=".4799pt" strokecolor="#000000">
                <v:path arrowok="t"/>
              </v:shape>
            </v:group>
            <v:group style="position:absolute;left:11333;top:1144;width:2;height:14083" coordorigin="11333,1144" coordsize="2,14083">
              <v:shape style="position:absolute;left:11333;top:1144;width:2;height:14083" coordorigin="11333,1144" coordsize="0,14083" path="m11333,1144l11333,15227e" filled="f" stroked="t" strokeweight=".4799pt" strokecolor="#000000">
                <v:path arrowok="t"/>
              </v:shape>
            </v:group>
            <v:group style="position:absolute;left:566;top:1144;width:10766;height:2" coordorigin="566,1144" coordsize="10766,2">
              <v:shape style="position:absolute;left:566;top:1144;width:10766;height:2" coordorigin="566,1144" coordsize="10766,0" path="m566,1144l11333,1144e" filled="f" stroked="t" strokeweight=".4799pt" strokecolor="#000000">
                <v:path arrowok="t"/>
              </v:shape>
            </v:group>
            <v:group style="position:absolute;left:566;top:1538;width:10766;height:2" coordorigin="566,1538" coordsize="10766,2">
              <v:shape style="position:absolute;left:566;top:1538;width:10766;height:2" coordorigin="566,1538" coordsize="10766,0" path="m566,1538l11333,1538e" filled="f" stroked="t" strokeweight=".4799pt" strokecolor="#000000">
                <v:path arrowok="t"/>
              </v:shape>
            </v:group>
            <v:group style="position:absolute;left:566;top:1144;width:2;height:14083" coordorigin="566,1144" coordsize="2,14083">
              <v:shape style="position:absolute;left:566;top:1144;width:2;height:14083" coordorigin="566,1144" coordsize="0,14083" path="m566,1144l566,15227e" filled="f" stroked="t" strokeweight=".4799pt" strokecolor="#000000">
                <v:path arrowok="t"/>
              </v:shape>
            </v:group>
            <v:group style="position:absolute;left:566;top:1734;width:10766;height:2" coordorigin="566,1734" coordsize="10766,2">
              <v:shape style="position:absolute;left:566;top:1734;width:10766;height:2" coordorigin="566,1734" coordsize="10766,0" path="m566,1734l11333,1734e" filled="f" stroked="t" strokeweight=".4799pt" strokecolor="#000000">
                <v:path arrowok="t"/>
              </v:shape>
            </v:group>
            <v:group style="position:absolute;left:566;top:1931;width:10766;height:2" coordorigin="566,1931" coordsize="10766,2">
              <v:shape style="position:absolute;left:566;top:1931;width:10766;height:2" coordorigin="566,1931" coordsize="10766,0" path="m566,1931l11333,1931e" filled="f" stroked="t" strokeweight=".4799pt" strokecolor="#000000">
                <v:path arrowok="t"/>
              </v:shape>
            </v:group>
            <v:group style="position:absolute;left:8458;top:2939;width:1205;height:2" coordorigin="8458,2939" coordsize="1205,2">
              <v:shape style="position:absolute;left:8458;top:2939;width:1205;height:2" coordorigin="8458,2939" coordsize="1205,0" path="m8458,2939l9662,2939e" filled="f" stroked="t" strokeweight=".4799pt" strokecolor="#000000">
                <v:path arrowok="t"/>
              </v:shape>
            </v:group>
            <v:group style="position:absolute;left:566;top:3131;width:10766;height:2" coordorigin="566,3131" coordsize="10766,2">
              <v:shape style="position:absolute;left:566;top:3131;width:10766;height:2" coordorigin="566,3131" coordsize="10766,0" path="m566,3131l11333,3131e" filled="f" stroked="t" strokeweight=".4799pt" strokecolor="#000000">
                <v:path arrowok="t"/>
              </v:shape>
            </v:group>
            <v:group style="position:absolute;left:8458;top:3515;width:1205;height:2" coordorigin="8458,3515" coordsize="1205,2">
              <v:shape style="position:absolute;left:8458;top:3515;width:1205;height:2" coordorigin="8458,3515" coordsize="1205,0" path="m8458,3515l9662,3515e" filled="f" stroked="t" strokeweight=".4799pt" strokecolor="#000000">
                <v:path arrowok="t"/>
              </v:shape>
            </v:group>
            <v:group style="position:absolute;left:566;top:3707;width:10766;height:2" coordorigin="566,3707" coordsize="10766,2">
              <v:shape style="position:absolute;left:566;top:3707;width:10766;height:2" coordorigin="566,3707" coordsize="10766,0" path="m566,3707l11333,3707e" filled="f" stroked="t" strokeweight=".4799pt" strokecolor="#000000">
                <v:path arrowok="t"/>
              </v:shape>
            </v:group>
            <v:group style="position:absolute;left:8458;top:4091;width:1205;height:2" coordorigin="8458,4091" coordsize="1205,2">
              <v:shape style="position:absolute;left:8458;top:4091;width:1205;height:2" coordorigin="8458,4091" coordsize="1205,0" path="m8458,4091l9662,4091e" filled="f" stroked="t" strokeweight=".4799pt" strokecolor="#000000">
                <v:path arrowok="t"/>
              </v:shape>
            </v:group>
            <v:group style="position:absolute;left:566;top:4283;width:10766;height:2" coordorigin="566,4283" coordsize="10766,2">
              <v:shape style="position:absolute;left:566;top:4283;width:10766;height:2" coordorigin="566,4283" coordsize="10766,0" path="m566,4283l11333,4283e" filled="f" stroked="t" strokeweight=".4799pt" strokecolor="#000000">
                <v:path arrowok="t"/>
              </v:shape>
            </v:group>
            <v:group style="position:absolute;left:8458;top:4859;width:1205;height:2" coordorigin="8458,4859" coordsize="1205,2">
              <v:shape style="position:absolute;left:8458;top:4859;width:1205;height:2" coordorigin="8458,4859" coordsize="1205,0" path="m8458,4859l9662,4859e" filled="f" stroked="t" strokeweight=".4799pt" strokecolor="#000000">
                <v:path arrowok="t"/>
              </v:shape>
            </v:group>
            <v:group style="position:absolute;left:566;top:5051;width:10766;height:2" coordorigin="566,5051" coordsize="10766,2">
              <v:shape style="position:absolute;left:566;top:5051;width:10766;height:2" coordorigin="566,5051" coordsize="10766,0" path="m566,5051l11333,5051e" filled="f" stroked="t" strokeweight=".4799pt" strokecolor="#000000">
                <v:path arrowok="t"/>
              </v:shape>
            </v:group>
            <v:group style="position:absolute;left:8458;top:5435;width:1205;height:2" coordorigin="8458,5435" coordsize="1205,2">
              <v:shape style="position:absolute;left:8458;top:5435;width:1205;height:2" coordorigin="8458,5435" coordsize="1205,0" path="m8458,5435l9662,5435e" filled="f" stroked="t" strokeweight=".4799pt" strokecolor="#000000">
                <v:path arrowok="t"/>
              </v:shape>
            </v:group>
            <v:group style="position:absolute;left:566;top:5627;width:10766;height:2" coordorigin="566,5627" coordsize="10766,2">
              <v:shape style="position:absolute;left:566;top:5627;width:10766;height:2" coordorigin="566,5627" coordsize="10766,0" path="m566,5627l11333,5627e" filled="f" stroked="t" strokeweight=".4799pt" strokecolor="#000000">
                <v:path arrowok="t"/>
              </v:shape>
            </v:group>
            <v:group style="position:absolute;left:8458;top:6011;width:1205;height:2" coordorigin="8458,6011" coordsize="1205,2">
              <v:shape style="position:absolute;left:8458;top:6011;width:1205;height:2" coordorigin="8458,6011" coordsize="1205,0" path="m8458,6011l9662,6011e" filled="f" stroked="t" strokeweight=".4799pt" strokecolor="#000000">
                <v:path arrowok="t"/>
              </v:shape>
            </v:group>
            <v:group style="position:absolute;left:566;top:6203;width:10766;height:2" coordorigin="566,6203" coordsize="10766,2">
              <v:shape style="position:absolute;left:566;top:6203;width:10766;height:2" coordorigin="566,6203" coordsize="10766,0" path="m566,6203l11333,6203e" filled="f" stroked="t" strokeweight=".4799pt" strokecolor="#000000">
                <v:path arrowok="t"/>
              </v:shape>
            </v:group>
            <v:group style="position:absolute;left:8458;top:6779;width:1205;height:2" coordorigin="8458,6779" coordsize="1205,2">
              <v:shape style="position:absolute;left:8458;top:6779;width:1205;height:2" coordorigin="8458,6779" coordsize="1205,0" path="m8458,6779l9662,6779e" filled="f" stroked="t" strokeweight=".4799pt" strokecolor="#000000">
                <v:path arrowok="t"/>
              </v:shape>
            </v:group>
            <v:group style="position:absolute;left:566;top:6971;width:10766;height:2" coordorigin="566,6971" coordsize="10766,2">
              <v:shape style="position:absolute;left:566;top:6971;width:10766;height:2" coordorigin="566,6971" coordsize="10766,0" path="m566,6971l11333,6971e" filled="f" stroked="t" strokeweight=".4799pt" strokecolor="#000000">
                <v:path arrowok="t"/>
              </v:shape>
            </v:group>
            <v:group style="position:absolute;left:8549;top:7547;width:1114;height:2" coordorigin="8549,7547" coordsize="1114,2">
              <v:shape style="position:absolute;left:8549;top:7547;width:1114;height:2" coordorigin="8549,7547" coordsize="1114,0" path="m8549,7547l9662,7547e" filled="f" stroked="t" strokeweight=".4799pt" strokecolor="#000000">
                <v:path arrowok="t"/>
              </v:shape>
            </v:group>
            <v:group style="position:absolute;left:566;top:7739;width:10766;height:2" coordorigin="566,7739" coordsize="10766,2">
              <v:shape style="position:absolute;left:566;top:7739;width:10766;height:2" coordorigin="566,7739" coordsize="10766,0" path="m566,7739l11333,7739e" filled="f" stroked="t" strokeweight=".4799pt" strokecolor="#000000">
                <v:path arrowok="t"/>
              </v:shape>
            </v:group>
            <v:group style="position:absolute;left:8549;top:8507;width:1114;height:2" coordorigin="8549,8507" coordsize="1114,2">
              <v:shape style="position:absolute;left:8549;top:8507;width:1114;height:2" coordorigin="8549,8507" coordsize="1114,0" path="m8549,8507l9662,8507e" filled="f" stroked="t" strokeweight=".4799pt" strokecolor="#000000">
                <v:path arrowok="t"/>
              </v:shape>
            </v:group>
            <v:group style="position:absolute;left:566;top:8699;width:10766;height:2" coordorigin="566,8699" coordsize="10766,2">
              <v:shape style="position:absolute;left:566;top:8699;width:10766;height:2" coordorigin="566,8699" coordsize="10766,0" path="m566,8699l11333,8699e" filled="f" stroked="t" strokeweight=".4799pt" strokecolor="#000000">
                <v:path arrowok="t"/>
              </v:shape>
            </v:group>
            <v:group style="position:absolute;left:8549;top:9083;width:1114;height:2" coordorigin="8549,9083" coordsize="1114,2">
              <v:shape style="position:absolute;left:8549;top:9083;width:1114;height:2" coordorigin="8549,9083" coordsize="1114,0" path="m8549,9083l9662,9083e" filled="f" stroked="t" strokeweight=".4799pt" strokecolor="#000000">
                <v:path arrowok="t"/>
              </v:shape>
            </v:group>
            <v:group style="position:absolute;left:566;top:9275;width:10766;height:2" coordorigin="566,9275" coordsize="10766,2">
              <v:shape style="position:absolute;left:566;top:9275;width:10766;height:2" coordorigin="566,9275" coordsize="10766,0" path="m566,9275l11333,9275e" filled="f" stroked="t" strokeweight=".4799pt" strokecolor="#000000">
                <v:path arrowok="t"/>
              </v:shape>
            </v:group>
            <v:group style="position:absolute;left:8549;top:9659;width:1114;height:2" coordorigin="8549,9659" coordsize="1114,2">
              <v:shape style="position:absolute;left:8549;top:9659;width:1114;height:2" coordorigin="8549,9659" coordsize="1114,0" path="m8549,9659l9662,9659e" filled="f" stroked="t" strokeweight=".4799pt" strokecolor="#000000">
                <v:path arrowok="t"/>
              </v:shape>
            </v:group>
            <v:group style="position:absolute;left:566;top:9851;width:10766;height:2" coordorigin="566,9851" coordsize="10766,2">
              <v:shape style="position:absolute;left:566;top:9851;width:10766;height:2" coordorigin="566,9851" coordsize="10766,0" path="m566,9851l11333,9851e" filled="f" stroked="t" strokeweight=".4799pt" strokecolor="#000000">
                <v:path arrowok="t"/>
              </v:shape>
            </v:group>
            <v:group style="position:absolute;left:8458;top:10427;width:1205;height:2" coordorigin="8458,10427" coordsize="1205,2">
              <v:shape style="position:absolute;left:8458;top:10427;width:1205;height:2" coordorigin="8458,10427" coordsize="1205,0" path="m8458,10427l9662,10427e" filled="f" stroked="t" strokeweight=".4799pt" strokecolor="#000000">
                <v:path arrowok="t"/>
              </v:shape>
            </v:group>
            <v:group style="position:absolute;left:566;top:10619;width:10766;height:2" coordorigin="566,10619" coordsize="10766,2">
              <v:shape style="position:absolute;left:566;top:10619;width:10766;height:2" coordorigin="566,10619" coordsize="10766,0" path="m566,10619l11333,10619e" filled="f" stroked="t" strokeweight=".4799pt" strokecolor="#000000">
                <v:path arrowok="t"/>
              </v:shape>
            </v:group>
            <v:group style="position:absolute;left:8458;top:11195;width:1205;height:2" coordorigin="8458,11195" coordsize="1205,2">
              <v:shape style="position:absolute;left:8458;top:11195;width:1205;height:2" coordorigin="8458,11195" coordsize="1205,0" path="m8458,11195l9662,11195e" filled="f" stroked="t" strokeweight=".4799pt" strokecolor="#000000">
                <v:path arrowok="t"/>
              </v:shape>
            </v:group>
            <v:group style="position:absolute;left:566;top:11387;width:10766;height:2" coordorigin="566,11387" coordsize="10766,2">
              <v:shape style="position:absolute;left:566;top:11387;width:10766;height:2" coordorigin="566,11387" coordsize="10766,0" path="m566,11387l11333,11387e" filled="f" stroked="t" strokeweight=".4799pt" strokecolor="#000000">
                <v:path arrowok="t"/>
              </v:shape>
            </v:group>
            <v:group style="position:absolute;left:8458;top:12155;width:1205;height:2" coordorigin="8458,12155" coordsize="1205,2">
              <v:shape style="position:absolute;left:8458;top:12155;width:1205;height:2" coordorigin="8458,12155" coordsize="1205,0" path="m8458,12155l9662,12155e" filled="f" stroked="t" strokeweight=".4799pt" strokecolor="#000000">
                <v:path arrowok="t"/>
              </v:shape>
            </v:group>
            <v:group style="position:absolute;left:566;top:12347;width:10766;height:2" coordorigin="566,12347" coordsize="10766,2">
              <v:shape style="position:absolute;left:566;top:12347;width:10766;height:2" coordorigin="566,12347" coordsize="10766,0" path="m566,12347l11333,12347e" filled="f" stroked="t" strokeweight=".4799pt" strokecolor="#000000">
                <v:path arrowok="t"/>
              </v:shape>
            </v:group>
            <v:group style="position:absolute;left:8458;top:13115;width:1205;height:2" coordorigin="8458,13115" coordsize="1205,2">
              <v:shape style="position:absolute;left:8458;top:13115;width:1205;height:2" coordorigin="8458,13115" coordsize="1205,0" path="m8458,13115l9662,13115e" filled="f" stroked="t" strokeweight=".4799pt" strokecolor="#000000">
                <v:path arrowok="t"/>
              </v:shape>
            </v:group>
            <v:group style="position:absolute;left:566;top:13307;width:10766;height:2" coordorigin="566,13307" coordsize="10766,2">
              <v:shape style="position:absolute;left:566;top:13307;width:10766;height:2" coordorigin="566,13307" coordsize="10766,0" path="m566,13307l11333,13307e" filled="f" stroked="t" strokeweight=".4799pt" strokecolor="#000000">
                <v:path arrowok="t"/>
              </v:shape>
            </v:group>
            <v:group style="position:absolute;left:8458;top:14075;width:1205;height:2" coordorigin="8458,14075" coordsize="1205,2">
              <v:shape style="position:absolute;left:8458;top:14075;width:1205;height:2" coordorigin="8458,14075" coordsize="1205,0" path="m8458,14075l9662,14075e" filled="f" stroked="t" strokeweight=".4799pt" strokecolor="#000000">
                <v:path arrowok="t"/>
              </v:shape>
            </v:group>
            <v:group style="position:absolute;left:566;top:14267;width:10766;height:2" coordorigin="566,14267" coordsize="10766,2">
              <v:shape style="position:absolute;left:566;top:14267;width:10766;height:2" coordorigin="566,14267" coordsize="10766,0" path="m566,14267l11333,14267e" filled="f" stroked="t" strokeweight=".4799pt" strokecolor="#000000">
                <v:path arrowok="t"/>
              </v:shape>
            </v:group>
            <v:group style="position:absolute;left:8458;top:15035;width:1205;height:2" coordorigin="8458,15035" coordsize="1205,2">
              <v:shape style="position:absolute;left:8458;top:15035;width:1205;height:2" coordorigin="8458,15035" coordsize="1205,0" path="m8458,15035l9662,15035e" filled="f" stroked="t" strokeweight=".4799pt" strokecolor="#000000">
                <v:path arrowok="t"/>
              </v:shape>
            </v:group>
            <v:group style="position:absolute;left:566;top:15227;width:10766;height:2" coordorigin="566,15227" coordsize="10766,2">
              <v:shape style="position:absolute;left:566;top:15227;width:10766;height:2" coordorigin="566,15227" coordsize="10766,0" path="m566,15227l11333,15227e" filled="f" stroked="t" strokeweight=".4799pt" strokecolor="#000000">
                <v:path arrowok="t"/>
              </v:shape>
            </v:group>
            <w10:wrap type="none"/>
          </v:group>
        </w:pict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2410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61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6"/>
          <w:w w:val="11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75" w:right="-20"/>
        <w:jc w:val="left"/>
        <w:tabs>
          <w:tab w:pos="55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83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4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2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50" w:lineRule="auto"/>
        <w:ind w:right="1803"/>
        <w:jc w:val="left"/>
        <w:tabs>
          <w:tab w:pos="2400" w:val="left"/>
          <w:tab w:pos="4800" w:val="left"/>
          <w:tab w:pos="5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4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4075" w:right="-20"/>
        <w:jc w:val="left"/>
        <w:tabs>
          <w:tab w:pos="55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83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4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2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50" w:lineRule="auto"/>
        <w:ind w:right="1803"/>
        <w:jc w:val="left"/>
        <w:tabs>
          <w:tab w:pos="2400" w:val="left"/>
          <w:tab w:pos="4800" w:val="left"/>
          <w:tab w:pos="5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4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4075" w:right="-20"/>
        <w:jc w:val="left"/>
        <w:tabs>
          <w:tab w:pos="55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83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4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2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50" w:lineRule="auto"/>
        <w:ind w:right="1803"/>
        <w:jc w:val="left"/>
        <w:tabs>
          <w:tab w:pos="2400" w:val="left"/>
          <w:tab w:pos="4800" w:val="left"/>
          <w:tab w:pos="5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6"/>
          <w:w w:val="11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4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4075" w:right="-20"/>
        <w:jc w:val="left"/>
        <w:tabs>
          <w:tab w:pos="55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83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4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2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50" w:lineRule="auto"/>
        <w:ind w:right="1803"/>
        <w:jc w:val="left"/>
        <w:tabs>
          <w:tab w:pos="2400" w:val="left"/>
          <w:tab w:pos="4800" w:val="left"/>
          <w:tab w:pos="5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6"/>
          <w:w w:val="11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4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4075" w:right="-20"/>
        <w:jc w:val="left"/>
        <w:tabs>
          <w:tab w:pos="55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569" w:space="288"/>
            <w:col w:w="1055" w:space="1278"/>
            <w:col w:w="7730"/>
          </w:cols>
        </w:sectPr>
      </w:pPr>
      <w:rPr/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jc w:val="left"/>
        <w:spacing w:after="0"/>
        <w:sectPr>
          <w:pgMar w:header="589" w:footer="1113" w:top="940" w:bottom="1300" w:left="520" w:right="460"/>
          <w:pgSz w:w="11900" w:h="16840"/>
        </w:sectPr>
      </w:pPr>
      <w:rPr/>
    </w:p>
    <w:p>
      <w:pPr>
        <w:spacing w:before="43" w:after="0" w:line="256" w:lineRule="auto"/>
        <w:ind w:left="1107" w:right="-48" w:firstLine="-787"/>
        <w:jc w:val="left"/>
        <w:tabs>
          <w:tab w:pos="1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14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3" w:after="0" w:line="240" w:lineRule="auto"/>
        <w:ind w:right="-20"/>
        <w:jc w:val="left"/>
        <w:tabs>
          <w:tab w:pos="2580" w:val="left"/>
          <w:tab w:pos="7160" w:val="left"/>
          <w:tab w:pos="79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2" w:equalWidth="0">
            <w:col w:w="1671" w:space="559"/>
            <w:col w:w="8690"/>
          </w:cols>
        </w:sectPr>
      </w:pPr>
      <w:rPr/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0" w:after="0" w:line="250" w:lineRule="auto"/>
        <w:ind w:left="1128" w:right="2076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sk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28" w:right="-20"/>
        <w:jc w:val="left"/>
        <w:tabs>
          <w:tab w:pos="3580" w:val="left"/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94" w:right="-20"/>
        <w:jc w:val="left"/>
        <w:tabs>
          <w:tab w:pos="6780" w:val="left"/>
          <w:tab w:pos="84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28" w:right="2076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sk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28" w:right="-20"/>
        <w:jc w:val="left"/>
        <w:tabs>
          <w:tab w:pos="3580" w:val="left"/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94" w:right="-20"/>
        <w:jc w:val="left"/>
        <w:tabs>
          <w:tab w:pos="6780" w:val="left"/>
          <w:tab w:pos="84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28" w:right="2076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sk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28" w:right="-20"/>
        <w:jc w:val="left"/>
        <w:tabs>
          <w:tab w:pos="3580" w:val="left"/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9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9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94" w:right="-20"/>
        <w:jc w:val="left"/>
        <w:tabs>
          <w:tab w:pos="6780" w:val="left"/>
          <w:tab w:pos="84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28" w:right="2076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sk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28" w:right="-20"/>
        <w:jc w:val="left"/>
        <w:tabs>
          <w:tab w:pos="3580" w:val="left"/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9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9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94" w:right="-20"/>
        <w:jc w:val="left"/>
        <w:tabs>
          <w:tab w:pos="6780" w:val="left"/>
          <w:tab w:pos="84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6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586" w:right="-20"/>
        <w:jc w:val="left"/>
        <w:tabs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28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21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3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020000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94" w:right="-20"/>
        <w:jc w:val="left"/>
        <w:tabs>
          <w:tab w:pos="668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6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112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  <w:position w:val="-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  <w:position w:val="-1"/>
        </w:rPr>
        <w:t>km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569" w:space="288"/>
            <w:col w:w="1058" w:space="147"/>
            <w:col w:w="8858"/>
          </w:cols>
        </w:sectPr>
      </w:pPr>
      <w:rPr/>
    </w:p>
    <w:p>
      <w:pPr>
        <w:spacing w:before="11" w:after="0" w:line="240" w:lineRule="auto"/>
        <w:ind w:left="5648" w:right="-20"/>
        <w:jc w:val="left"/>
        <w:tabs>
          <w:tab w:pos="81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pict>
          <v:group style="position:absolute;margin-left:28.08005pt;margin-top:56.960049pt;width:538.7999pt;height:250.5599pt;mso-position-horizontal-relative:page;mso-position-vertical-relative:page;z-index:-1067" coordorigin="562,1139" coordsize="10776,5011">
            <v:group style="position:absolute;left:1306;top:1144;width:2;height:5002" coordorigin="1306,1144" coordsize="2,5002">
              <v:shape style="position:absolute;left:1306;top:1144;width:2;height:5002" coordorigin="1306,1144" coordsize="0,5002" path="m1306,1144l1306,6146e" filled="f" stroked="t" strokeweight=".4799pt" strokecolor="#000000">
                <v:path arrowok="t"/>
              </v:shape>
            </v:group>
            <v:group style="position:absolute;left:2510;top:1144;width:2;height:5002" coordorigin="2510,1144" coordsize="2,5002">
              <v:shape style="position:absolute;left:2510;top:1144;width:2;height:5002" coordorigin="2510,1144" coordsize="0,5002" path="m2510,1144l2510,6146e" filled="f" stroked="t" strokeweight=".4799pt" strokecolor="#000000">
                <v:path arrowok="t"/>
              </v:shape>
            </v:group>
            <v:group style="position:absolute;left:3638;top:1144;width:2;height:5002" coordorigin="3638,1144" coordsize="2,5002">
              <v:shape style="position:absolute;left:3638;top:1144;width:2;height:5002" coordorigin="3638,1144" coordsize="0,5002" path="m3638,1144l3638,6146e" filled="f" stroked="t" strokeweight=".4799pt" strokecolor="#000000">
                <v:path arrowok="t"/>
              </v:shape>
            </v:group>
            <v:group style="position:absolute;left:9662;top:1144;width:2;height:5002" coordorigin="9662,1144" coordsize="2,5002">
              <v:shape style="position:absolute;left:9662;top:1144;width:2;height:5002" coordorigin="9662,1144" coordsize="0,5002" path="m9662,1144l9662,6146e" filled="f" stroked="t" strokeweight=".4799pt" strokecolor="#000000">
                <v:path arrowok="t"/>
              </v:shape>
            </v:group>
            <v:group style="position:absolute;left:10498;top:1144;width:2;height:5002" coordorigin="10498,1144" coordsize="2,5002">
              <v:shape style="position:absolute;left:10498;top:1144;width:2;height:5002" coordorigin="10498,1144" coordsize="0,5002" path="m10498,1144l10498,6146e" filled="f" stroked="t" strokeweight=".4799pt" strokecolor="#000000">
                <v:path arrowok="t"/>
              </v:shape>
            </v:group>
            <v:group style="position:absolute;left:11333;top:1144;width:2;height:5002" coordorigin="11333,1144" coordsize="2,5002">
              <v:shape style="position:absolute;left:11333;top:1144;width:2;height:5002" coordorigin="11333,1144" coordsize="0,5002" path="m11333,1144l11333,6146e" filled="f" stroked="t" strokeweight=".4799pt" strokecolor="#000000">
                <v:path arrowok="t"/>
              </v:shape>
            </v:group>
            <v:group style="position:absolute;left:566;top:1144;width:10766;height:2" coordorigin="566,1144" coordsize="10766,2">
              <v:shape style="position:absolute;left:566;top:1144;width:10766;height:2" coordorigin="566,1144" coordsize="10766,0" path="m566,1144l11333,1144e" filled="f" stroked="t" strokeweight=".4799pt" strokecolor="#000000">
                <v:path arrowok="t"/>
              </v:shape>
            </v:group>
            <v:group style="position:absolute;left:566;top:1538;width:10766;height:2" coordorigin="566,1538" coordsize="10766,2">
              <v:shape style="position:absolute;left:566;top:1538;width:10766;height:2" coordorigin="566,1538" coordsize="10766,0" path="m566,1538l11333,1538e" filled="f" stroked="t" strokeweight=".4799pt" strokecolor="#000000">
                <v:path arrowok="t"/>
              </v:shape>
            </v:group>
            <v:group style="position:absolute;left:566;top:1144;width:2;height:5002" coordorigin="566,1144" coordsize="2,5002">
              <v:shape style="position:absolute;left:566;top:1144;width:2;height:5002" coordorigin="566,1144" coordsize="0,5002" path="m566,1144l566,6146e" filled="f" stroked="t" strokeweight=".4799pt" strokecolor="#000000">
                <v:path arrowok="t"/>
              </v:shape>
            </v:group>
            <v:group style="position:absolute;left:8549;top:2114;width:1114;height:2" coordorigin="8549,2114" coordsize="1114,2">
              <v:shape style="position:absolute;left:8549;top:2114;width:1114;height:2" coordorigin="8549,2114" coordsize="1114,0" path="m8549,2114l9662,2114e" filled="f" stroked="t" strokeweight=".4799pt" strokecolor="#000000">
                <v:path arrowok="t"/>
              </v:shape>
            </v:group>
            <v:group style="position:absolute;left:566;top:2306;width:10766;height:2" coordorigin="566,2306" coordsize="10766,2">
              <v:shape style="position:absolute;left:566;top:2306;width:10766;height:2" coordorigin="566,2306" coordsize="10766,0" path="m566,2306l11333,2306e" filled="f" stroked="t" strokeweight=".4799pt" strokecolor="#000000">
                <v:path arrowok="t"/>
              </v:shape>
            </v:group>
            <v:group style="position:absolute;left:8549;top:2882;width:1114;height:2" coordorigin="8549,2882" coordsize="1114,2">
              <v:shape style="position:absolute;left:8549;top:2882;width:1114;height:2" coordorigin="8549,2882" coordsize="1114,0" path="m8549,2882l9662,2882e" filled="f" stroked="t" strokeweight=".4799pt" strokecolor="#000000">
                <v:path arrowok="t"/>
              </v:shape>
            </v:group>
            <v:group style="position:absolute;left:566;top:3074;width:10766;height:2" coordorigin="566,3074" coordsize="10766,2">
              <v:shape style="position:absolute;left:566;top:3074;width:10766;height:2" coordorigin="566,3074" coordsize="10766,0" path="m566,3074l11333,3074e" filled="f" stroked="t" strokeweight=".4799pt" strokecolor="#000000">
                <v:path arrowok="t"/>
              </v:shape>
            </v:group>
            <v:group style="position:absolute;left:8549;top:3650;width:1114;height:2" coordorigin="8549,3650" coordsize="1114,2">
              <v:shape style="position:absolute;left:8549;top:3650;width:1114;height:2" coordorigin="8549,3650" coordsize="1114,0" path="m8549,3650l9662,3650e" filled="f" stroked="t" strokeweight=".4799pt" strokecolor="#000000">
                <v:path arrowok="t"/>
              </v:shape>
            </v:group>
            <v:group style="position:absolute;left:566;top:3842;width:10766;height:2" coordorigin="566,3842" coordsize="10766,2">
              <v:shape style="position:absolute;left:566;top:3842;width:10766;height:2" coordorigin="566,3842" coordsize="10766,0" path="m566,3842l11333,3842e" filled="f" stroked="t" strokeweight=".4799pt" strokecolor="#000000">
                <v:path arrowok="t"/>
              </v:shape>
            </v:group>
            <v:group style="position:absolute;left:8549;top:4418;width:1114;height:2" coordorigin="8549,4418" coordsize="1114,2">
              <v:shape style="position:absolute;left:8549;top:4418;width:1114;height:2" coordorigin="8549,4418" coordsize="1114,0" path="m8549,4418l9662,4418e" filled="f" stroked="t" strokeweight=".4799pt" strokecolor="#000000">
                <v:path arrowok="t"/>
              </v:shape>
            </v:group>
            <v:group style="position:absolute;left:566;top:4610;width:10766;height:2" coordorigin="566,4610" coordsize="10766,2">
              <v:shape style="position:absolute;left:566;top:4610;width:10766;height:2" coordorigin="566,4610" coordsize="10766,0" path="m566,4610l11333,4610e" filled="f" stroked="t" strokeweight=".4799pt" strokecolor="#000000">
                <v:path arrowok="t"/>
              </v:shape>
            </v:group>
            <v:group style="position:absolute;left:8549;top:5186;width:1114;height:2" coordorigin="8549,5186" coordsize="1114,2">
              <v:shape style="position:absolute;left:8549;top:5186;width:1114;height:2" coordorigin="8549,5186" coordsize="1114,0" path="m8549,5186l9662,5186e" filled="f" stroked="t" strokeweight=".4799pt" strokecolor="#000000">
                <v:path arrowok="t"/>
              </v:shape>
            </v:group>
            <v:group style="position:absolute;left:566;top:5378;width:10766;height:2" coordorigin="566,5378" coordsize="10766,2">
              <v:shape style="position:absolute;left:566;top:5378;width:10766;height:2" coordorigin="566,5378" coordsize="10766,0" path="m566,5378l11333,5378e" filled="f" stroked="t" strokeweight=".4799pt" strokecolor="#000000">
                <v:path arrowok="t"/>
              </v:shape>
            </v:group>
            <v:group style="position:absolute;left:8549;top:5954;width:1114;height:2" coordorigin="8549,5954" coordsize="1114,2">
              <v:shape style="position:absolute;left:8549;top:5954;width:1114;height:2" coordorigin="8549,5954" coordsize="1114,0" path="m8549,5954l9662,5954e" filled="f" stroked="t" strokeweight=".4799pt" strokecolor="#000000">
                <v:path arrowok="t"/>
              </v:shape>
            </v:group>
            <v:group style="position:absolute;left:566;top:6146;width:10766;height:2" coordorigin="566,6146" coordsize="10766,2">
              <v:shape style="position:absolute;left:566;top:6146;width:10766;height:2" coordorigin="566,6146" coordsize="10766,0" path="m566,6146l11333,6146e" filled="f" stroked="t" strokeweight=".4799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020000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160"/>
        <w:jc w:val="right"/>
        <w:tabs>
          <w:tab w:pos="1380" w:val="left"/>
          <w:tab w:pos="30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righ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168" w:right="4144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11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1"/>
          <w:b/>
          <w:bCs/>
          <w:position w:val="-1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3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44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616" w:right="3597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b/>
                <w:bCs/>
              </w:rPr>
              <w:t>za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6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0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365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960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44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6764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6697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176" w:lineRule="exact"/>
              <w:ind w:left="67" w:right="7081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  <w:position w:val="-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position w:val="-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359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356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0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6" w:lineRule="exact"/>
              <w:ind w:left="501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101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2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2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8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326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4253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318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19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47347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  <w:tr>
        <w:trPr>
          <w:trHeight w:val="197" w:hRule="exact"/>
        </w:trPr>
        <w:tc>
          <w:tcPr>
            <w:tcW w:w="9658" w:type="dxa"/>
            <w:gridSpan w:val="3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3" w:lineRule="exact"/>
              <w:ind w:right="48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11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ze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"/>
                <w:w w:val="111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4"/>
                <w:b/>
                <w:bCs/>
              </w:rPr>
              <w:t>za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ń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0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3" w:lineRule="exact"/>
              <w:ind w:left="25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476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78877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105" w:right="4086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6"/>
          <w:b/>
          <w:bCs/>
          <w:position w:val="-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ł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ó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3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44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549" w:right="3531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6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0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365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4800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10.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3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16.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17.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18.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19.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20.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25.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44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5"/>
                <w:w w:val="11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74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2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3918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6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6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100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skó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2825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ści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4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un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3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3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2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3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9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5013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</w:rPr>
              <w:t>ki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syc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6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6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ski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50" w:lineRule="auto"/>
              <w:ind w:left="67" w:right="2906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2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śc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3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9"/>
              </w:rPr>
              <w:t>ska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2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2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9"/>
              </w:rPr>
              <w:t>ska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2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śc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3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9"/>
              </w:rPr>
              <w:t>ska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2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2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9"/>
              </w:rPr>
              <w:t>ska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9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9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2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3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3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8"/>
                <w:w w:val="8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3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450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8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750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7"/>
                <w:w w:val="108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5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160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6346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yki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5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ca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50" w:lineRule="auto"/>
              <w:ind w:left="67" w:right="5003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sk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94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332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0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6" w:lineRule="exact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00525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104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37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80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0105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79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892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124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335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3558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307" w:right="4285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group style="position:absolute;margin-left:28.32pt;margin-top:-27.856863pt;width:.1pt;height:.1pt;mso-position-horizontal-relative:page;mso-position-vertical-relative:paragraph;z-index:-1066" coordorigin="566,-557" coordsize="2,2">
            <v:shape style="position:absolute;left:566;top:-557;width:2;height:2" coordorigin="566,-557" coordsize="0,0" path="m566,-557e" filled="f" stroked="t" strokeweight="1.1999pt" strokecolor="#000000">
              <v:path arrowok="t"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8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8"/>
          <w:b/>
          <w:bCs/>
          <w:position w:val="-1"/>
        </w:rPr>
        <w:t>ę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9"/>
          <w:b/>
          <w:bCs/>
          <w:position w:val="-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3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63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712" w:right="3694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  <w:b/>
                <w:bCs/>
              </w:rPr>
              <w:t>zę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6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926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27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1920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10.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63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29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37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40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ź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śn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4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20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30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ź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śn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6"/>
              </w:rPr>
              <w:t>ym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5149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6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6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ys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śn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250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5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5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7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2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8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5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5022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9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7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ź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9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4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282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279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926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6" w:lineRule="exact"/>
              <w:ind w:left="318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2018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8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2725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501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8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9175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8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2463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5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2836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8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943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501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8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9075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27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  <w:position w:val="-1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3138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  <w:tr>
        <w:trPr>
          <w:trHeight w:val="197" w:hRule="exact"/>
        </w:trPr>
        <w:tc>
          <w:tcPr>
            <w:tcW w:w="9840" w:type="dxa"/>
            <w:gridSpan w:val="3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3" w:lineRule="exact"/>
              <w:ind w:left="63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11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ze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"/>
                <w:w w:val="111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4"/>
                <w:b/>
                <w:bCs/>
              </w:rPr>
              <w:t>za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ń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926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3" w:lineRule="exact"/>
              <w:ind w:left="35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91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706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40" w:lineRule="auto"/>
        <w:ind w:left="5008" w:right="4989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w w:val="99"/>
          <w:b/>
          <w:bCs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99"/>
          <w:b/>
          <w:bCs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p>
      <w:pPr>
        <w:jc w:val="center"/>
        <w:spacing w:after="0"/>
        <w:sectPr>
          <w:pgMar w:header="589" w:footer="1113" w:top="940" w:bottom="1300" w:left="460" w:right="460"/>
          <w:pgSz w:w="11900" w:h="16840"/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0" w:after="0" w:line="270" w:lineRule="exact"/>
        <w:ind w:left="178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1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4"/>
          <w:w w:val="71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83"/>
          <w:b/>
          <w:bCs/>
          <w:position w:val="-1"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99"/>
          <w:b/>
          <w:bCs/>
          <w:position w:val="-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4"/>
          <w:w w:val="111"/>
          <w:b/>
          <w:bCs/>
          <w:position w:val="-1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11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696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721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385" w:right="3371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6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94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0"/>
                <w:b/>
                <w:bCs/>
              </w:rPr>
              <w:t>%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35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6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93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3"/>
                <w:b/>
                <w:bCs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18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0"/>
                <w:w w:val="96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192" w:hRule="exact"/>
        </w:trPr>
        <w:tc>
          <w:tcPr>
            <w:tcW w:w="696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right="45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721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  <w:position w:val="-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21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9"/>
                <w:w w:val="121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  <w:position w:val="-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94"/>
                <w:position w:val="-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position w:val="-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  <w:position w:val="-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835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left="19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  <w:position w:val="-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/>
            <w:rPr/>
          </w:p>
        </w:tc>
      </w:tr>
    </w:tbl>
    <w:p>
      <w:pPr>
        <w:spacing w:before="2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0" w:after="0" w:line="240" w:lineRule="auto"/>
        <w:ind w:left="178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4"/>
          <w:w w:val="71"/>
          <w:b/>
          <w:bCs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83"/>
          <w:b/>
          <w:bCs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99"/>
          <w:b/>
          <w:bCs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4"/>
          <w:w w:val="111"/>
          <w:b/>
          <w:bCs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1"/>
          <w:b/>
          <w:bCs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11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9"/>
          <w:b/>
          <w:bCs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696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721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385" w:right="3371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6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94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0"/>
                <w:b/>
                <w:bCs/>
              </w:rPr>
              <w:t>%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35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6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93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3"/>
                <w:b/>
                <w:bCs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18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0"/>
                <w:w w:val="96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192" w:hRule="exact"/>
        </w:trPr>
        <w:tc>
          <w:tcPr>
            <w:tcW w:w="696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right="45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721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  <w:position w:val="-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7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7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  <w:position w:val="-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7"/>
                <w:position w:val="-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9"/>
                <w:w w:val="117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  <w:position w:val="-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94"/>
                <w:position w:val="-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  <w:position w:val="-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  <w:position w:val="-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835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left="19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  <w:position w:val="-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/>
            <w:rPr/>
          </w:p>
        </w:tc>
      </w:tr>
    </w:tbl>
    <w:sectPr>
      <w:pgMar w:header="589" w:footer="1113" w:top="940" w:bottom="1300" w:left="460" w:right="460"/>
      <w:pgSz w:w="1190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238"/>
    <w:family w:val="roman"/>
    <w:pitch w:val="variable"/>
  </w:font>
  <w:font w:name="Arial">
    <w:altName w:val="Arial"/>
    <w:charset w:val="238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98.600006pt;margin-top:775.347839pt;width:165.477386pt;height:29.36pt;mso-position-horizontal-relative:page;mso-position-vertical-relative:page;z-index:-1066" type="#_x0000_t202" filled="f" stroked="f">
          <v:textbox inset="0,0,0,0">
            <w:txbxContent>
              <w:p>
                <w:pPr>
                  <w:spacing w:before="3" w:after="0" w:line="250" w:lineRule="auto"/>
                  <w:ind w:left="141" w:firstLine="-149"/>
                  <w:jc w:val="righ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1.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7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1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1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1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01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2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2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nu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3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12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ę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ści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1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2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112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3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4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ą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j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01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ą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2.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7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10"/>
                  </w:rPr>
                  <w:t>B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0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0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0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8"/>
                    <w:w w:val="110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0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09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4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,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09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81"/>
                  </w:rPr>
                  <w:t>ł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81"/>
                  </w:rPr>
                  <w:t>j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81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ch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01"/>
                  </w:rPr>
                  <w:t>y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,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5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15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ś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12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.92pt;margin-top:28.467833pt;width:171.80828pt;height:19.760pt;mso-position-horizontal-relative:page;mso-position-vertical-relative:page;z-index:-1070" type="#_x0000_t202" filled="f" stroked="f">
          <v:textbox inset="0,0,0,0">
            <w:txbxContent>
              <w:p>
                <w:pPr>
                  <w:spacing w:before="3" w:after="0" w:line="250" w:lineRule="auto"/>
                  <w:ind w:left="20" w:right="-28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B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4"/>
                    <w:w w:val="100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5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8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8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8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8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8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8"/>
                    <w:w w:val="108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8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8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8"/>
                    <w:w w:val="10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8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8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8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8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8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8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8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1"/>
                    <w:w w:val="10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31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0"/>
                  </w:rPr>
                  <w:t>yc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0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04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4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4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4"/>
                    <w:w w:val="10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4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7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7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2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22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ys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03.399994pt;margin-top:28.467833pt;width:165.216053pt;height:19.760pt;mso-position-horizontal-relative:page;mso-position-vertical-relative:page;z-index:-1069" type="#_x0000_t202" filled="f" stroked="f">
          <v:textbox inset="0,0,0,0">
            <w:txbxContent>
              <w:p>
                <w:pPr>
                  <w:spacing w:before="3" w:after="0" w:line="240" w:lineRule="auto"/>
                  <w:ind w:left="20" w:right="-20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1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10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4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0"/>
                  </w:rPr>
                  <w:t>(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100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)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4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112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2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12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1994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20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(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c.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18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)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00.839996pt;margin-top:38.067833pt;width:35.710378pt;height:10.16pt;mso-position-horizontal-relative:page;mso-position-vertical-relative:page;z-index:-1068" type="#_x0000_t202" filled="f" stroked="f">
          <v:textbox inset="0,0,0,0">
            <w:txbxContent>
              <w:p>
                <w:pPr>
                  <w:spacing w:before="3" w:after="0" w:line="240" w:lineRule="auto"/>
                  <w:ind w:left="20" w:right="-44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5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5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: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0.080017pt;margin-top:38.067833pt;width:8.536053pt;height:10.16pt;mso-position-horizontal-relative:page;mso-position-vertical-relative:page;z-index:-1067" type="#_x0000_t202" filled="f" stroked="f">
          <v:textbox inset="0,0,0,0">
            <w:txbxContent>
              <w:p>
                <w:pPr>
                  <w:spacing w:before="3" w:after="0" w:line="240" w:lineRule="auto"/>
                  <w:ind w:left="40" w:right="-20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w w:val="113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2017-04-13T11:19:03Z</dcterms:created>
  <dcterms:modified xsi:type="dcterms:W3CDTF">2017-04-13T11:19:03Z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2016-12-28T00:00:00Z</vt:filetime>
  </property>
  <property fmtid="{D5CDD505-2E9C-101B-9397-08002B2CF9AE}" pid="3" name="LastSaved">
    <vt:filetime>2017-04-13T00:00:00Z</vt:filetime>
  </property>
</Properties>
</file>